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FD522B" w:rsidP="00FD522B">
      <w:pPr>
        <w:pStyle w:val="NormalWeb"/>
        <w:spacing w:before="0" w:beforeAutospacing="0" w:after="120" w:afterAutospacing="0"/>
      </w:pPr>
      <w:r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1 Task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FD522B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Chapter 1,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the author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Polly </w:t>
      </w:r>
      <w:proofErr w:type="spellStart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Ho</w:t>
      </w:r>
      <w:proofErr w:type="spellEnd"/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-Yen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,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holds back lots of information from her reader.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Find quotes from the text which leave you asking questions 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about the characters, setting or the story</w:t>
      </w:r>
      <w:r w:rsidR="00175849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and record them in the table below. 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ind w:left="1080"/>
        <w:rPr>
          <w:rFonts w:asciiTheme="minorHAnsi" w:eastAsiaTheme="minorEastAsia" w:hAnsi="Calibri" w:cs="Arial"/>
          <w:color w:val="000000" w:themeColor="text1"/>
          <w:kern w:val="24"/>
          <w:sz w:val="8"/>
          <w:szCs w:val="28"/>
        </w:rPr>
      </w:pPr>
    </w:p>
    <w:p w:rsidR="00FD522B" w:rsidRPr="00FD522B" w:rsidRDefault="00FD522B" w:rsidP="00FD522B">
      <w:pPr>
        <w:pStyle w:val="NormalWeb"/>
        <w:spacing w:before="0" w:beforeAutospacing="0" w:after="0" w:afterAutospacing="0"/>
        <w:ind w:left="360"/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Write down </w:t>
      </w:r>
      <w:r w:rsidR="00175849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what questions the quote raises </w:t>
      </w: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>beside each. Split the table into extra rows if needed.</w:t>
      </w:r>
    </w:p>
    <w:p w:rsidR="00260C1C" w:rsidRDefault="00FD522B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6905988</wp:posOffset>
            </wp:positionV>
            <wp:extent cx="1161143" cy="1161143"/>
            <wp:effectExtent l="0" t="0" r="1270" b="127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143" cy="1161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FD522B" w:rsidTr="00FD522B">
        <w:tc>
          <w:tcPr>
            <w:tcW w:w="5228" w:type="dxa"/>
          </w:tcPr>
          <w:p w:rsidR="00FD522B" w:rsidRPr="00FD522B" w:rsidRDefault="00FD522B" w:rsidP="00FD522B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Quote from the text…..</w:t>
            </w:r>
            <w:r w:rsidR="006F4E77">
              <w:rPr>
                <w:b/>
                <w:sz w:val="32"/>
              </w:rPr>
              <w:t>(and page)</w:t>
            </w:r>
          </w:p>
        </w:tc>
        <w:tc>
          <w:tcPr>
            <w:tcW w:w="5228" w:type="dxa"/>
          </w:tcPr>
          <w:p w:rsidR="00FD522B" w:rsidRPr="00FD522B" w:rsidRDefault="00FD522B" w:rsidP="00FD522B">
            <w:pPr>
              <w:spacing w:before="80" w:after="80"/>
              <w:rPr>
                <w:b/>
                <w:sz w:val="32"/>
              </w:rPr>
            </w:pPr>
            <w:r w:rsidRPr="00FD522B">
              <w:rPr>
                <w:b/>
                <w:sz w:val="32"/>
              </w:rPr>
              <w:t>Questions it raises….</w:t>
            </w:r>
          </w:p>
        </w:tc>
      </w:tr>
      <w:tr w:rsidR="00FD522B" w:rsidTr="00FD522B">
        <w:tc>
          <w:tcPr>
            <w:tcW w:w="5228" w:type="dxa"/>
          </w:tcPr>
          <w:p w:rsidR="00FD522B" w:rsidRDefault="006F4E77" w:rsidP="00FD522B">
            <w:pPr>
              <w:spacing w:before="600" w:after="600" w:line="480" w:lineRule="auto"/>
            </w:pPr>
            <w:r w:rsidRPr="006F4E77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100C" wp14:editId="44AE6AE2">
                      <wp:simplePos x="0" y="0"/>
                      <wp:positionH relativeFrom="column">
                        <wp:posOffset>8164</wp:posOffset>
                      </wp:positionH>
                      <wp:positionV relativeFrom="paragraph">
                        <wp:posOffset>170452</wp:posOffset>
                      </wp:positionV>
                      <wp:extent cx="3106057" cy="1384995"/>
                      <wp:effectExtent l="0" t="0" r="0" b="0"/>
                      <wp:wrapNone/>
                      <wp:docPr id="7" name="Text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347CC-E1E3-4218-BA60-2D04F32186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06057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“I wish I could wake up to another Monday like that.”</w:t>
                                  </w:r>
                                </w:p>
                                <w:p w:rsidR="006F4E77" w:rsidRP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                                      (</w:t>
                                  </w:r>
                                  <w:proofErr w:type="spellStart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>pg</w:t>
                                  </w:r>
                                  <w:proofErr w:type="spellEnd"/>
                                  <w:r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56"/>
                                    </w:rPr>
                                    <w:t xml:space="preserve"> 3)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210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" o:spid="_x0000_s1026" type="#_x0000_t202" style="position:absolute;margin-left:.65pt;margin-top:13.4pt;width:244.55pt;height:10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" filled="f" stroked="f">
                      <v:textbox style="mso-fit-shape-to-text:t">
                        <w:txbxContent>
                          <w:p w:rsid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“I wish I could wake up to another Monday like that.”</w:t>
                            </w:r>
                          </w:p>
                          <w:p w:rsidR="006F4E77" w:rsidRP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                                      (</w:t>
                            </w:r>
                            <w:proofErr w:type="spellStart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>pg</w:t>
                            </w:r>
                            <w:proofErr w:type="spellEnd"/>
                            <w:r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56"/>
                              </w:rPr>
                              <w:t xml:space="preserve"> 3)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8" w:type="dxa"/>
          </w:tcPr>
          <w:p w:rsidR="00FD522B" w:rsidRDefault="006F4E77" w:rsidP="00FD522B">
            <w:pPr>
              <w:spacing w:before="600" w:after="600" w:line="480" w:lineRule="auto"/>
            </w:pPr>
            <w:r w:rsidRPr="006F4E77"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3EECF5" wp14:editId="58152EDF">
                      <wp:simplePos x="0" y="0"/>
                      <wp:positionH relativeFrom="column">
                        <wp:posOffset>41093</wp:posOffset>
                      </wp:positionH>
                      <wp:positionV relativeFrom="paragraph">
                        <wp:posOffset>98334</wp:posOffset>
                      </wp:positionV>
                      <wp:extent cx="3120571" cy="1384995"/>
                      <wp:effectExtent l="0" t="0" r="0" b="0"/>
                      <wp:wrapNone/>
                      <wp:docPr id="8" name="Text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EAC201C-7B83-48AE-84D7-6C07725FB7F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20571" cy="138499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6F4E77" w:rsidRPr="006F4E77" w:rsidRDefault="006F4E77" w:rsidP="006F4E77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6"/>
                                      <w:szCs w:val="40"/>
                                    </w:rPr>
                                  </w:pPr>
                                  <w:r w:rsidRPr="006F4E77">
                                    <w:rPr>
                                      <w:rFonts w:ascii="Bradley Hand ITC" w:hAnsi="Bradley Hand IT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6"/>
                                      <w:szCs w:val="40"/>
                                    </w:rPr>
                                    <w:t>What’s happened to make him wish it was a cold, grey Monday?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B3EECF5" id="TextBox 7" o:spid="_x0000_s1027" type="#_x0000_t202" style="position:absolute;margin-left:3.25pt;margin-top:7.75pt;width:245.7pt;height:10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" filled="f" stroked="f">
                      <v:textbox style="mso-fit-shape-to-text:t">
                        <w:txbxContent>
                          <w:p w:rsidR="006F4E77" w:rsidRPr="006F4E77" w:rsidRDefault="006F4E77" w:rsidP="006F4E7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40"/>
                              </w:rPr>
                            </w:pPr>
                            <w:r w:rsidRPr="006F4E77">
                              <w:rPr>
                                <w:rFonts w:ascii="Bradley Hand ITC" w:hAnsi="Bradley Hand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40"/>
                              </w:rPr>
                              <w:t>What’s happened to make him wish it was a cold, grey Monday?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  <w:bookmarkStart w:id="0" w:name="_GoBack"/>
            <w:bookmarkEnd w:id="0"/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  <w:tr w:rsidR="00FD522B" w:rsidTr="00FD522B"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  <w:tc>
          <w:tcPr>
            <w:tcW w:w="5228" w:type="dxa"/>
          </w:tcPr>
          <w:p w:rsidR="00FD522B" w:rsidRDefault="00FD522B" w:rsidP="00FD522B">
            <w:pPr>
              <w:spacing w:before="600" w:after="600" w:line="480" w:lineRule="auto"/>
            </w:pPr>
          </w:p>
        </w:tc>
      </w:tr>
    </w:tbl>
    <w:p w:rsidR="00FD522B" w:rsidRDefault="00FD522B"/>
    <w:sectPr w:rsidR="00FD522B" w:rsidSect="00FD5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175849"/>
    <w:rsid w:val="00260C1C"/>
    <w:rsid w:val="006F4E77"/>
    <w:rsid w:val="00DB0F35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1B660EB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79A83CFB</Template>
  <TotalTime>17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3</cp:revision>
  <dcterms:created xsi:type="dcterms:W3CDTF">2020-05-28T08:22:00Z</dcterms:created>
  <dcterms:modified xsi:type="dcterms:W3CDTF">2020-05-28T14:03:00Z</dcterms:modified>
</cp:coreProperties>
</file>